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0EF83" w14:textId="77777777" w:rsidR="00DE724F" w:rsidRPr="008642EC" w:rsidRDefault="00DE724F" w:rsidP="00DE724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7D13987" w14:textId="77777777" w:rsidR="00DE724F" w:rsidRDefault="00DE724F" w:rsidP="00DE724F">
      <w:pPr>
        <w:pStyle w:val="BasicParagraph"/>
        <w:suppressAutoHyphens/>
        <w:spacing w:line="240" w:lineRule="auto"/>
        <w:rPr>
          <w:rFonts w:ascii="Times New Roman" w:hAnsi="Times New Roman" w:cs="Times New Roman"/>
          <w:b/>
          <w:bCs/>
          <w:color w:val="000000" w:themeColor="text1"/>
          <w:sz w:val="21"/>
          <w:szCs w:val="21"/>
        </w:rPr>
      </w:pPr>
    </w:p>
    <w:p w14:paraId="2098A7B8" w14:textId="77777777" w:rsidR="00DE724F" w:rsidRPr="00582653" w:rsidRDefault="00DE724F" w:rsidP="00DE724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B66EFC0" w14:textId="77777777" w:rsidR="00DE724F" w:rsidRDefault="00DE724F" w:rsidP="00DE724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7084B2D" w14:textId="77777777" w:rsidR="00DE724F" w:rsidRDefault="00DE724F" w:rsidP="00DE724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438E08D" w14:textId="77777777" w:rsidR="00DE724F" w:rsidRPr="00582653" w:rsidRDefault="00DE724F" w:rsidP="00DE724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CADFB3E" wp14:editId="098C26E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0B6DF2" w14:textId="18BEC6B2" w:rsidR="00DE724F" w:rsidRDefault="00DE724F" w:rsidP="00DE724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85A5F8" w14:textId="77777777" w:rsidR="00DE724F" w:rsidRDefault="00DE724F" w:rsidP="00DE724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C3CF8C1" w14:textId="77777777" w:rsidR="00DE724F" w:rsidRPr="00582653" w:rsidRDefault="00DE724F" w:rsidP="00DE724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A1FDFE7" w14:textId="77777777" w:rsidR="00DE724F" w:rsidRPr="00582653" w:rsidRDefault="00DE724F" w:rsidP="00DE724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3DD67F4" w14:textId="77777777" w:rsidR="00DE724F" w:rsidRPr="008642EC" w:rsidRDefault="00DE724F" w:rsidP="00DE724F">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FE9B69C" w14:textId="77777777" w:rsidR="00DE724F" w:rsidRPr="008642EC" w:rsidRDefault="00DE724F" w:rsidP="00DE724F">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40F56A4" w14:textId="77777777" w:rsidR="00DE724F" w:rsidRPr="00582653" w:rsidRDefault="00DE724F" w:rsidP="00DE724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B7B8E7E" w14:textId="77777777" w:rsidR="00DE724F" w:rsidRPr="008642EC" w:rsidRDefault="00DE724F" w:rsidP="00DE724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E166B76" w14:textId="77777777" w:rsidR="00DE724F" w:rsidRPr="008642EC" w:rsidRDefault="00DE724F" w:rsidP="00DE724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D257917" w14:textId="77777777" w:rsidR="00DE724F" w:rsidRPr="00582653" w:rsidRDefault="00DE724F" w:rsidP="00DE724F">
      <w:pPr>
        <w:pStyle w:val="BasicParagraph"/>
        <w:suppressAutoHyphens/>
        <w:spacing w:line="240" w:lineRule="auto"/>
        <w:rPr>
          <w:rFonts w:ascii="Times New Roman" w:hAnsi="Times New Roman" w:cs="Times New Roman"/>
          <w:color w:val="000000" w:themeColor="text1"/>
          <w:sz w:val="21"/>
          <w:szCs w:val="21"/>
        </w:rPr>
      </w:pPr>
    </w:p>
    <w:p w14:paraId="31A33E6C" w14:textId="77777777" w:rsidR="00DE724F" w:rsidRPr="00582653" w:rsidRDefault="00DE724F" w:rsidP="00DE724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E9E919F" w14:textId="77777777" w:rsidR="00DE724F" w:rsidRDefault="00DE724F" w:rsidP="00DE724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445592E" w14:textId="77777777" w:rsidR="00DE724F" w:rsidRDefault="00DE724F" w:rsidP="00DE724F">
      <w:pPr>
        <w:pStyle w:val="BasicParagraph"/>
        <w:suppressAutoHyphens/>
        <w:spacing w:line="240" w:lineRule="auto"/>
        <w:ind w:left="720"/>
        <w:rPr>
          <w:rFonts w:ascii="Times New Roman" w:hAnsi="Times New Roman" w:cs="Times New Roman"/>
          <w:color w:val="000000" w:themeColor="text1"/>
          <w:sz w:val="21"/>
          <w:szCs w:val="21"/>
        </w:rPr>
      </w:pPr>
    </w:p>
    <w:p w14:paraId="737AFA12" w14:textId="77777777" w:rsidR="00DE724F" w:rsidRDefault="00DE724F" w:rsidP="00DE724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FD885DD" w14:textId="77777777" w:rsidR="00DE724F" w:rsidRDefault="00DE724F" w:rsidP="00DE724F">
      <w:pPr>
        <w:pStyle w:val="BasicParagraph"/>
        <w:suppressAutoHyphens/>
        <w:spacing w:line="240" w:lineRule="auto"/>
        <w:ind w:left="1440"/>
        <w:rPr>
          <w:rFonts w:ascii="Times New Roman" w:hAnsi="Times New Roman" w:cs="Times New Roman"/>
          <w:color w:val="000000" w:themeColor="text1"/>
          <w:sz w:val="21"/>
          <w:szCs w:val="21"/>
        </w:rPr>
      </w:pPr>
    </w:p>
    <w:p w14:paraId="40945CE8" w14:textId="77777777" w:rsidR="00DE724F" w:rsidRDefault="00DE724F" w:rsidP="00DE724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6BD0028" w14:textId="77777777" w:rsidR="00DE724F" w:rsidRDefault="00DE724F" w:rsidP="00DE724F">
      <w:pPr>
        <w:pStyle w:val="BasicParagraph"/>
        <w:suppressAutoHyphens/>
        <w:spacing w:line="240" w:lineRule="auto"/>
        <w:ind w:left="1440"/>
        <w:rPr>
          <w:rFonts w:ascii="Times New Roman" w:hAnsi="Times New Roman" w:cs="Times New Roman"/>
          <w:color w:val="000000" w:themeColor="text1"/>
          <w:sz w:val="21"/>
          <w:szCs w:val="21"/>
        </w:rPr>
      </w:pPr>
    </w:p>
    <w:p w14:paraId="6BBBCA22" w14:textId="77777777" w:rsidR="00DE724F" w:rsidRDefault="00DE724F" w:rsidP="00DE724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188918D" w14:textId="77777777" w:rsidR="00DE724F" w:rsidRDefault="00DE724F">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A389D8B" w14:textId="65CC8148"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DE724F">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E724F"/>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DE724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E724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FE131-5FD9-425A-8D4B-B9A658D1F33F}"/>
</file>

<file path=customXml/itemProps2.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45330688-CABE-4BF5-8917-E98DB86AA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11</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2023-07-07T03:54:00Z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